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8D0E" w14:textId="0E3653C2" w:rsidR="00622E1D" w:rsidRDefault="00622E1D" w:rsidP="00622E1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Master William POTEMAN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 w:rsidR="00EA7369">
        <w:rPr>
          <w:rFonts w:cs="Times New Roman"/>
          <w:szCs w:val="24"/>
        </w:rPr>
        <w:t>fl.1487)</w:t>
      </w:r>
    </w:p>
    <w:p w14:paraId="06D60572" w14:textId="181847D5" w:rsidR="00EA7369" w:rsidRDefault="008C4F7C" w:rsidP="00EA73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</w:t>
      </w:r>
      <w:r w:rsidR="00EA7369">
        <w:rPr>
          <w:rFonts w:cs="Times New Roman"/>
          <w:szCs w:val="24"/>
        </w:rPr>
        <w:t xml:space="preserve">of the church of </w:t>
      </w:r>
      <w:proofErr w:type="spellStart"/>
      <w:r w:rsidR="00EA7369">
        <w:rPr>
          <w:rFonts w:cs="Times New Roman"/>
          <w:szCs w:val="24"/>
        </w:rPr>
        <w:t>Fulbeck</w:t>
      </w:r>
      <w:proofErr w:type="spellEnd"/>
      <w:r w:rsidR="00EA7369">
        <w:rPr>
          <w:rFonts w:cs="Times New Roman"/>
          <w:szCs w:val="24"/>
        </w:rPr>
        <w:t>, Lincoln</w:t>
      </w:r>
      <w:r>
        <w:rPr>
          <w:rFonts w:cs="Times New Roman"/>
          <w:szCs w:val="24"/>
        </w:rPr>
        <w:t>shire.</w:t>
      </w:r>
    </w:p>
    <w:p w14:paraId="5B9B8AE7" w14:textId="77777777" w:rsidR="00EA7369" w:rsidRDefault="00EA7369" w:rsidP="00EA7369">
      <w:pPr>
        <w:pStyle w:val="NoSpacing"/>
        <w:rPr>
          <w:rFonts w:cs="Times New Roman"/>
          <w:szCs w:val="24"/>
        </w:rPr>
      </w:pPr>
    </w:p>
    <w:p w14:paraId="792CAB5D" w14:textId="77777777" w:rsidR="00EA7369" w:rsidRDefault="00EA7369" w:rsidP="00EA7369">
      <w:pPr>
        <w:pStyle w:val="NoSpacing"/>
        <w:rPr>
          <w:rFonts w:cs="Times New Roman"/>
          <w:szCs w:val="24"/>
        </w:rPr>
      </w:pPr>
    </w:p>
    <w:p w14:paraId="076479EB" w14:textId="77777777" w:rsidR="008C4F7C" w:rsidRDefault="00EA7369" w:rsidP="008C4F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May1487</w:t>
      </w:r>
      <w:r>
        <w:rPr>
          <w:rFonts w:cs="Times New Roman"/>
          <w:szCs w:val="24"/>
        </w:rPr>
        <w:tab/>
        <w:t>He had resigned by this date.</w:t>
      </w:r>
      <w:r w:rsidR="008C4F7C">
        <w:rPr>
          <w:rFonts w:cs="Times New Roman"/>
          <w:szCs w:val="24"/>
        </w:rPr>
        <w:t xml:space="preserve">  </w:t>
      </w:r>
      <w:r w:rsidR="008C4F7C">
        <w:rPr>
          <w:rFonts w:cs="Times New Roman"/>
          <w:szCs w:val="24"/>
        </w:rPr>
        <w:t>(C.P.R. 1484- 95 p.173)</w:t>
      </w:r>
    </w:p>
    <w:p w14:paraId="34A5EAF0" w14:textId="77777777" w:rsidR="008C4F7C" w:rsidRDefault="008C4F7C" w:rsidP="008C4F7C">
      <w:pPr>
        <w:pStyle w:val="NoSpacing"/>
        <w:rPr>
          <w:rFonts w:cs="Times New Roman"/>
          <w:szCs w:val="24"/>
        </w:rPr>
      </w:pPr>
    </w:p>
    <w:p w14:paraId="5C32C65D" w14:textId="77777777" w:rsidR="008C4F7C" w:rsidRDefault="008C4F7C" w:rsidP="008C4F7C">
      <w:pPr>
        <w:pStyle w:val="NoSpacing"/>
        <w:rPr>
          <w:rFonts w:cs="Times New Roman"/>
          <w:szCs w:val="24"/>
        </w:rPr>
      </w:pPr>
    </w:p>
    <w:p w14:paraId="22F0BB13" w14:textId="77777777" w:rsidR="008C4F7C" w:rsidRDefault="008C4F7C" w:rsidP="008C4F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February 2024</w:t>
      </w:r>
    </w:p>
    <w:p w14:paraId="6F72167F" w14:textId="75A24B72" w:rsidR="00EA7369" w:rsidRDefault="008C4F7C" w:rsidP="00EA73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5FE2E348" w14:textId="77777777" w:rsidR="00EA7369" w:rsidRPr="00622E1D" w:rsidRDefault="00EA7369" w:rsidP="00622E1D">
      <w:pPr>
        <w:pStyle w:val="NoSpacing"/>
        <w:rPr>
          <w:rFonts w:cs="Times New Roman"/>
          <w:szCs w:val="24"/>
        </w:rPr>
      </w:pPr>
    </w:p>
    <w:p w14:paraId="58BF7C07" w14:textId="208B5905" w:rsidR="00622E1D" w:rsidRPr="00622E1D" w:rsidRDefault="00622E1D" w:rsidP="009139A6">
      <w:pPr>
        <w:pStyle w:val="NoSpacing"/>
        <w:rPr>
          <w:rFonts w:cs="Times New Roman"/>
          <w:szCs w:val="24"/>
        </w:rPr>
      </w:pPr>
    </w:p>
    <w:sectPr w:rsidR="00622E1D" w:rsidRPr="00622E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6F8B5" w14:textId="77777777" w:rsidR="00622E1D" w:rsidRDefault="00622E1D" w:rsidP="009139A6">
      <w:r>
        <w:separator/>
      </w:r>
    </w:p>
  </w:endnote>
  <w:endnote w:type="continuationSeparator" w:id="0">
    <w:p w14:paraId="3661920C" w14:textId="77777777" w:rsidR="00622E1D" w:rsidRDefault="00622E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08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17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05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14351" w14:textId="77777777" w:rsidR="00622E1D" w:rsidRDefault="00622E1D" w:rsidP="009139A6">
      <w:r>
        <w:separator/>
      </w:r>
    </w:p>
  </w:footnote>
  <w:footnote w:type="continuationSeparator" w:id="0">
    <w:p w14:paraId="1CD808DA" w14:textId="77777777" w:rsidR="00622E1D" w:rsidRDefault="00622E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E0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B4D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014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1D"/>
    <w:rsid w:val="000666E0"/>
    <w:rsid w:val="002510B7"/>
    <w:rsid w:val="005C130B"/>
    <w:rsid w:val="00622E1D"/>
    <w:rsid w:val="00826F5C"/>
    <w:rsid w:val="008C4F7C"/>
    <w:rsid w:val="009139A6"/>
    <w:rsid w:val="009448BB"/>
    <w:rsid w:val="00947624"/>
    <w:rsid w:val="00A17244"/>
    <w:rsid w:val="00A3176C"/>
    <w:rsid w:val="00AE65F8"/>
    <w:rsid w:val="00BA00AB"/>
    <w:rsid w:val="00CB4ED9"/>
    <w:rsid w:val="00EA736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E8E3A"/>
  <w15:chartTrackingRefBased/>
  <w15:docId w15:val="{C97F4EA4-FA15-4C20-9834-F71F2865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2024-02-01T20:41:00Z</dcterms:created>
  <dcterms:modified xsi:type="dcterms:W3CDTF">2024-02-01T21:25:00Z</dcterms:modified>
</cp:coreProperties>
</file>